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4B533" w14:textId="77777777" w:rsidR="00B960F4" w:rsidRDefault="00B960F4" w:rsidP="00B96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34D843CA" w14:textId="77777777" w:rsidR="00B960F4" w:rsidRDefault="00B960F4" w:rsidP="00B960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AD6330" w14:textId="77777777" w:rsidR="00B960F4" w:rsidRDefault="00B960F4" w:rsidP="00B960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C31B3B" w14:textId="77777777" w:rsidR="00B960F4" w:rsidRDefault="00B960F4" w:rsidP="00B96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Ryngstede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Pellykan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Wybbe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34F86466" w14:textId="77777777" w:rsidR="00B960F4" w:rsidRDefault="00B960F4" w:rsidP="00B96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granted the alnage and subsidy of cloths for sale</w:t>
      </w:r>
    </w:p>
    <w:p w14:paraId="38307F37" w14:textId="77777777" w:rsidR="00B960F4" w:rsidRDefault="00B960F4" w:rsidP="00B96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Worcester and Worcestershire for five years from </w:t>
      </w:r>
      <w:proofErr w:type="spellStart"/>
      <w:r>
        <w:rPr>
          <w:rFonts w:ascii="Times New Roman" w:hAnsi="Times New Roman" w:cs="Times New Roman"/>
          <w:sz w:val="24"/>
          <w:szCs w:val="24"/>
        </w:rPr>
        <w:t>Michaelmas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last.</w:t>
      </w:r>
    </w:p>
    <w:p w14:paraId="378D2983" w14:textId="77777777" w:rsidR="00B960F4" w:rsidRDefault="00B960F4" w:rsidP="00B96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p.10)</w:t>
      </w:r>
    </w:p>
    <w:p w14:paraId="3D7E59D6" w14:textId="77777777" w:rsidR="00B960F4" w:rsidRDefault="00B960F4" w:rsidP="00B960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493904" w14:textId="77777777" w:rsidR="00B960F4" w:rsidRDefault="00B960F4" w:rsidP="00B960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1D12DE" w14:textId="77777777" w:rsidR="00B960F4" w:rsidRDefault="00B960F4" w:rsidP="00B96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1B67A3E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9AFEB" w14:textId="77777777" w:rsidR="00B960F4" w:rsidRDefault="00B960F4" w:rsidP="009139A6">
      <w:r>
        <w:separator/>
      </w:r>
    </w:p>
  </w:endnote>
  <w:endnote w:type="continuationSeparator" w:id="0">
    <w:p w14:paraId="2F26B114" w14:textId="77777777" w:rsidR="00B960F4" w:rsidRDefault="00B960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A3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9E2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763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897DB" w14:textId="77777777" w:rsidR="00B960F4" w:rsidRDefault="00B960F4" w:rsidP="009139A6">
      <w:r>
        <w:separator/>
      </w:r>
    </w:p>
  </w:footnote>
  <w:footnote w:type="continuationSeparator" w:id="0">
    <w:p w14:paraId="5050CF1F" w14:textId="77777777" w:rsidR="00B960F4" w:rsidRDefault="00B960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991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3F6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C4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0F4"/>
    <w:rsid w:val="000666E0"/>
    <w:rsid w:val="002510B7"/>
    <w:rsid w:val="005C130B"/>
    <w:rsid w:val="00826F5C"/>
    <w:rsid w:val="009139A6"/>
    <w:rsid w:val="009448BB"/>
    <w:rsid w:val="00A3176C"/>
    <w:rsid w:val="00AE65F8"/>
    <w:rsid w:val="00B960F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03DF5"/>
  <w15:chartTrackingRefBased/>
  <w15:docId w15:val="{6D54C92B-A271-4F1C-88B4-7985E4070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2021-08-28T18:34:00Z</dcterms:created>
  <dcterms:modified xsi:type="dcterms:W3CDTF">2021-08-28T18:35:00Z</dcterms:modified>
</cp:coreProperties>
</file>